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5951" w14:textId="77777777" w:rsidR="002F3C39" w:rsidRDefault="002F3C39" w:rsidP="002F3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51605077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76FBCF7A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35536AE4" w14:textId="77777777" w:rsidR="002F3C39" w:rsidRDefault="002F3C39" w:rsidP="002F3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5C387223" w14:textId="77777777" w:rsidR="002F3C39" w:rsidRDefault="002F3C39" w:rsidP="002F3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C7F833A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42DA3218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47C09D75" w14:textId="77777777" w:rsidR="002F3C39" w:rsidRDefault="002F3C39" w:rsidP="002F3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Administrator:   John </w:t>
      </w:r>
      <w:proofErr w:type="spellStart"/>
      <w:r>
        <w:rPr>
          <w:rFonts w:cs="Times New Roman"/>
          <w:szCs w:val="24"/>
        </w:rPr>
        <w:t>Hoberthorn</w:t>
      </w:r>
      <w:proofErr w:type="spellEnd"/>
      <w:r>
        <w:rPr>
          <w:rFonts w:cs="Times New Roman"/>
          <w:szCs w:val="24"/>
        </w:rPr>
        <w:t>(q.v.).   (ibid.)</w:t>
      </w:r>
    </w:p>
    <w:p w14:paraId="43656A12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24A302D7" w14:textId="77777777" w:rsidR="002F3C39" w:rsidRDefault="002F3C39" w:rsidP="002F3C39">
      <w:pPr>
        <w:pStyle w:val="NoSpacing"/>
        <w:rPr>
          <w:rFonts w:cs="Times New Roman"/>
          <w:szCs w:val="24"/>
        </w:rPr>
      </w:pPr>
    </w:p>
    <w:p w14:paraId="1CB0C4D4" w14:textId="77777777" w:rsidR="002F3C39" w:rsidRDefault="002F3C39" w:rsidP="002F3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2022</w:t>
      </w:r>
    </w:p>
    <w:p w14:paraId="122F65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BB6BB" w14:textId="77777777" w:rsidR="002F3C39" w:rsidRDefault="002F3C39" w:rsidP="009139A6">
      <w:r>
        <w:separator/>
      </w:r>
    </w:p>
  </w:endnote>
  <w:endnote w:type="continuationSeparator" w:id="0">
    <w:p w14:paraId="2B02B01E" w14:textId="77777777" w:rsidR="002F3C39" w:rsidRDefault="002F3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44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69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B8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8FF7" w14:textId="77777777" w:rsidR="002F3C39" w:rsidRDefault="002F3C39" w:rsidP="009139A6">
      <w:r>
        <w:separator/>
      </w:r>
    </w:p>
  </w:footnote>
  <w:footnote w:type="continuationSeparator" w:id="0">
    <w:p w14:paraId="5448F1D7" w14:textId="77777777" w:rsidR="002F3C39" w:rsidRDefault="002F3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4F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768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9C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39"/>
    <w:rsid w:val="000666E0"/>
    <w:rsid w:val="002510B7"/>
    <w:rsid w:val="002F3C3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3F895"/>
  <w15:chartTrackingRefBased/>
  <w15:docId w15:val="{1907F017-159C-40B1-ABE7-E90D4968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F3C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2022-11-12T09:58:00Z</dcterms:created>
  <dcterms:modified xsi:type="dcterms:W3CDTF">2022-11-12T09:59:00Z</dcterms:modified>
</cp:coreProperties>
</file>